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61A4DF" w14:textId="77777777" w:rsidR="00404549" w:rsidRDefault="002F3BD3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AC8FEF3" wp14:editId="6A33581E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679700" y="323850"/>
                              <a:ext cx="2362167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98CB14" w14:textId="77777777" w:rsidR="002F3BD3" w:rsidRPr="002771A2" w:rsidRDefault="002F3BD3" w:rsidP="002F3BD3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 xml:space="preserve">أوراق </w:t>
                                </w:r>
                                <w:r w:rsidR="0049141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ال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  <w:t>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311400" y="2352674"/>
                            <a:ext cx="5511750" cy="1546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83C7A9" w14:textId="78E810F0" w:rsidR="002F3BD3" w:rsidRPr="002771A2" w:rsidRDefault="00933205" w:rsidP="00933205">
                              <w:pPr>
                                <w:bidi w:val="0"/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93320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الأداء: التوجيه والتحفيز نحو التميّز المؤسسي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C8FEF3" id="Group 975" o:spid="_x0000_s1026" style="position:absolute;left:0;text-align:left;margin-left:-187.5pt;margin-top:-45.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6797;top:3238;width:23621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E98CB14" w14:textId="77777777" w:rsidR="002F3BD3" w:rsidRPr="002771A2" w:rsidRDefault="002F3BD3" w:rsidP="002F3BD3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 xml:space="preserve">أوراق </w:t>
                          </w:r>
                          <w:r w:rsidR="0049141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ال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  <w:t>عمل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3114;top:23526;width:55117;height:15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1E83C7A9" w14:textId="78E810F0" w:rsidR="002F3BD3" w:rsidRPr="002771A2" w:rsidRDefault="00933205" w:rsidP="00933205">
                        <w:pPr>
                          <w:bidi w:val="0"/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933205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الأداء: التوجيه والتحفيز نحو التميّز المؤسسي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7AFEDF37" w14:textId="77777777" w:rsidR="00F53D08" w:rsidRPr="00F53D08" w:rsidRDefault="00F53D08" w:rsidP="00F53D08">
      <w:pPr>
        <w:rPr>
          <w:rtl/>
        </w:rPr>
      </w:pPr>
    </w:p>
    <w:p w14:paraId="1EC649E0" w14:textId="77777777" w:rsidR="00F53D08" w:rsidRPr="00F53D08" w:rsidRDefault="00F53D08" w:rsidP="00F53D08">
      <w:pPr>
        <w:rPr>
          <w:rtl/>
        </w:rPr>
      </w:pPr>
    </w:p>
    <w:p w14:paraId="380CEAD2" w14:textId="77777777" w:rsidR="00F53D08" w:rsidRPr="00F53D08" w:rsidRDefault="00F53D08" w:rsidP="00F53D08">
      <w:pPr>
        <w:rPr>
          <w:rtl/>
        </w:rPr>
      </w:pPr>
    </w:p>
    <w:p w14:paraId="629948F6" w14:textId="77777777" w:rsidR="00F53D08" w:rsidRPr="00F53D08" w:rsidRDefault="00F53D08" w:rsidP="00F53D08">
      <w:pPr>
        <w:rPr>
          <w:rtl/>
        </w:rPr>
      </w:pPr>
    </w:p>
    <w:p w14:paraId="2D90FAEE" w14:textId="77777777" w:rsidR="00F53D08" w:rsidRPr="00F53D08" w:rsidRDefault="00F53D08" w:rsidP="00F53D08">
      <w:pPr>
        <w:rPr>
          <w:rtl/>
        </w:rPr>
      </w:pPr>
    </w:p>
    <w:p w14:paraId="2DF75614" w14:textId="77777777" w:rsidR="00F53D08" w:rsidRPr="00F53D08" w:rsidRDefault="00F53D08" w:rsidP="00F53D08">
      <w:pPr>
        <w:rPr>
          <w:rtl/>
        </w:rPr>
      </w:pPr>
    </w:p>
    <w:p w14:paraId="04ADFA09" w14:textId="77777777" w:rsidR="00F53D08" w:rsidRPr="00F53D08" w:rsidRDefault="00F53D08" w:rsidP="00F53D08">
      <w:pPr>
        <w:rPr>
          <w:rtl/>
        </w:rPr>
      </w:pPr>
    </w:p>
    <w:p w14:paraId="215DEAA9" w14:textId="77777777" w:rsidR="00F53D08" w:rsidRPr="00F53D08" w:rsidRDefault="00636A52" w:rsidP="00D34C43">
      <w:pPr>
        <w:tabs>
          <w:tab w:val="left" w:pos="3171"/>
        </w:tabs>
        <w:rPr>
          <w:rtl/>
        </w:rPr>
      </w:pPr>
      <w:r>
        <w:tab/>
      </w:r>
    </w:p>
    <w:p w14:paraId="2B00227F" w14:textId="77777777" w:rsidR="00F53D08" w:rsidRPr="00F53D08" w:rsidRDefault="00F53D08" w:rsidP="00F53D08">
      <w:pPr>
        <w:rPr>
          <w:rtl/>
        </w:rPr>
      </w:pPr>
    </w:p>
    <w:p w14:paraId="3F383874" w14:textId="46161293" w:rsidR="00E4514E" w:rsidRDefault="00933205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DD4A1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40" w:right="1440" w:bottom="1440" w:left="1440" w:header="720" w:footer="397" w:gutter="0"/>
          <w:pgNumType w:start="64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7D363BF" wp14:editId="6E952BCE">
            <wp:simplePos x="0" y="0"/>
            <wp:positionH relativeFrom="margin">
              <wp:posOffset>-1054099</wp:posOffset>
            </wp:positionH>
            <wp:positionV relativeFrom="paragraph">
              <wp:posOffset>2209800</wp:posOffset>
            </wp:positionV>
            <wp:extent cx="7837804" cy="4120822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076" cy="412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DA9D91" w14:textId="77777777" w:rsidR="009579D6" w:rsidRDefault="002F3BD3" w:rsidP="002F3BD3">
      <w:pPr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6944D3FE" wp14:editId="108597A2">
                <wp:extent cx="5633085" cy="592455"/>
                <wp:effectExtent l="0" t="0" r="5715" b="0"/>
                <wp:docPr id="25" name="Group 2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AAA043F-A802-57E8-2A8C-AA8977A4D01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866225440" name="Group 866225440">
                          <a:extLst>
                            <a:ext uri="{FF2B5EF4-FFF2-40B4-BE49-F238E27FC236}">
                              <a16:creationId xmlns:a16="http://schemas.microsoft.com/office/drawing/2014/main" id="{B9C9F2AD-0FEE-3015-819A-7663A9E8B251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158430631" name="Rectangle 1158430631">
                            <a:extLst>
                              <a:ext uri="{FF2B5EF4-FFF2-40B4-BE49-F238E27FC236}">
                                <a16:creationId xmlns:a16="http://schemas.microsoft.com/office/drawing/2014/main" id="{EEFE9017-106B-3920-7FCF-F23C8785D555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941962" name="Rectangle 153941962">
                            <a:extLst>
                              <a:ext uri="{FF2B5EF4-FFF2-40B4-BE49-F238E27FC236}">
                                <a16:creationId xmlns:a16="http://schemas.microsoft.com/office/drawing/2014/main" id="{ADB81881-9F1D-81FF-137A-0160CB33717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63978891" name="TextBox 7">
                            <a:extLst>
                              <a:ext uri="{FF2B5EF4-FFF2-40B4-BE49-F238E27FC236}">
                                <a16:creationId xmlns:a16="http://schemas.microsoft.com/office/drawing/2014/main" id="{31176CBF-50B2-5372-1CB4-D9F0354B55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91BBD74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5888872" name="Rectangle 775888872">
                            <a:extLst>
                              <a:ext uri="{FF2B5EF4-FFF2-40B4-BE49-F238E27FC236}">
                                <a16:creationId xmlns:a16="http://schemas.microsoft.com/office/drawing/2014/main" id="{B0ABD477-8A27-796D-0CF4-BBE5BC6EFA2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11736017" name="TextBox 7">
                            <a:extLst>
                              <a:ext uri="{FF2B5EF4-FFF2-40B4-BE49-F238E27FC236}">
                                <a16:creationId xmlns:a16="http://schemas.microsoft.com/office/drawing/2014/main" id="{33408F5D-D49E-D988-926D-60E0FA51C6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7B0324D" w14:textId="77777777" w:rsidR="002F3BD3" w:rsidRDefault="002F3BD3" w:rsidP="00C56538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الجلسة 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40265114" name="Picture 540265114" descr="Calendar ">
                            <a:extLst>
                              <a:ext uri="{FF2B5EF4-FFF2-40B4-BE49-F238E27FC236}">
                                <a16:creationId xmlns:a16="http://schemas.microsoft.com/office/drawing/2014/main" id="{5D65C811-A8D9-37E6-371B-984A4D5618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44D3FE" id="Group 24" o:spid="_x0000_s105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F8mN9CvBAAA/h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866225440" o:spid="_x0000_s105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">
                  <v:rect id="Rectangle 1158430631" o:spid="_x0000_s105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" fillcolor="#d9d9d9" stroked="f" strokeweight="1pt"/>
                  <v:rect id="Rectangle 153941962" o:spid="_x0000_s105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" fillcolor="#168489" stroked="f" strokeweight="1pt"/>
                  <v:shape id="TextBox 7" o:spid="_x0000_s105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" filled="f" stroked="f">
                    <v:textbox>
                      <w:txbxContent>
                        <w:p w14:paraId="591BBD74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775888872" o:spid="_x0000_s105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" fillcolor="#168489" stroked="f" strokeweight="1pt"/>
                  <v:shape id="TextBox 7" o:spid="_x0000_s106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" filled="f" stroked="f">
                    <v:textbox>
                      <w:txbxContent>
                        <w:p w14:paraId="67B0324D" w14:textId="77777777" w:rsidR="002F3BD3" w:rsidRDefault="002F3BD3" w:rsidP="00C56538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الجلسة الأولى</w:t>
                          </w:r>
                        </w:p>
                      </w:txbxContent>
                    </v:textbox>
                  </v:shape>
                </v:group>
                <v:shape id="Picture 540265114" o:spid="_x0000_s106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5FDBC54D" w14:textId="77777777" w:rsidR="002F3BD3" w:rsidRDefault="002F3BD3" w:rsidP="002F3BD3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016EBF4" wp14:editId="3A66E222">
                <wp:extent cx="3999061" cy="656590"/>
                <wp:effectExtent l="0" t="0" r="1905" b="0"/>
                <wp:docPr id="17" name="Group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CFE58C6A-6182-9A02-EE94-4498383AB13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2027329853" name="Group 2027329853">
                          <a:extLst>
                            <a:ext uri="{FF2B5EF4-FFF2-40B4-BE49-F238E27FC236}">
                              <a16:creationId xmlns:a16="http://schemas.microsoft.com/office/drawing/2014/main" id="{CBF7D5E6-6107-7B87-2D40-A2F1A7AC0D2B}"/>
                            </a:ext>
                          </a:extLst>
                        </wpg:cNvPr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320409283" name="Picture 320409283" descr="Book ">
                              <a:extLst>
                                <a:ext uri="{FF2B5EF4-FFF2-40B4-BE49-F238E27FC236}">
                                  <a16:creationId xmlns:a16="http://schemas.microsoft.com/office/drawing/2014/main" id="{BDCE4785-3408-964C-7899-452931AA22E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3426975" name="Rectangle: Rounded Corners 293426975">
                            <a:extLst>
                              <a:ext uri="{FF2B5EF4-FFF2-40B4-BE49-F238E27FC236}">
                                <a16:creationId xmlns:a16="http://schemas.microsoft.com/office/drawing/2014/main" id="{AA2CA689-C192-3F42-C9B5-8C17848BA3D0}"/>
                              </a:ext>
                            </a:extLst>
                          </wps:cNvPr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97346914" name="TextBox 7">
                          <a:extLst>
                            <a:ext uri="{FF2B5EF4-FFF2-40B4-BE49-F238E27FC236}">
                              <a16:creationId xmlns:a16="http://schemas.microsoft.com/office/drawing/2014/main" id="{4B4AFA0D-CD24-2C82-429D-2420F360F94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59E674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16EBF4" id="Group 16" o:spid="_x0000_s106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uGWMcHgQAAOU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2027329853" o:spid="_x0000_s1063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">
                  <v:shape id="Picture 320409283" o:spid="_x0000_s1064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">
                    <v:imagedata r:id="rId19" o:title="Book "/>
                  </v:shape>
                  <v:roundrect id="Rectangle: Rounded Corners 293426975" o:spid="_x0000_s1065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66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" filled="f" stroked="f">
                  <v:textbox>
                    <w:txbxContent>
                      <w:p w14:paraId="5F59E674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D2CFE1B" w14:textId="2E4A2572" w:rsidR="0048371F" w:rsidRDefault="00C56538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0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تحدث عن أهمية التوجيه في رفع الكفاءة المؤسسية</w:t>
        </w:r>
        <w:r w:rsidR="00306013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 xml:space="preserve"> </w:t>
        </w:r>
        <w:r w:rsidR="0048371F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121D1133" w14:textId="77777777" w:rsidR="002F3BD3" w:rsidRDefault="002F3BD3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</w:p>
    <w:p w14:paraId="00299EA2" w14:textId="77777777" w:rsidR="0048371F" w:rsidRPr="0048371F" w:rsidRDefault="0048371F" w:rsidP="0048371F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17FDFACF" wp14:editId="058BA37B">
                <wp:extent cx="6772275" cy="6756400"/>
                <wp:effectExtent l="0" t="0" r="28575" b="25400"/>
                <wp:docPr id="1815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2275" cy="6756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66B96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8E3688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72DE127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6237467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935681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0E6F792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7B4853C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684FE7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3CE031F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15A8A90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9828908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FCFE621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5BC3AF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12EA0F9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4E22D60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3F38933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0E354BF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3720D1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9F2CE76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2E76B39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30921D5" w14:textId="77777777"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0639DBC" w14:textId="77777777" w:rsidR="0048371F" w:rsidRDefault="0048371F" w:rsidP="0048371F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FDFACF" id="Rectangle 1815" o:spid="_x0000_s1067" style="width:533.25pt;height:53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4D66B96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8E3688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2DE12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623746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35681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0E6F792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7B4853C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684FE7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CE031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5A8A90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9828908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CFE62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5BC3AF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2EA0F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4E22D60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3F38933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0E354B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3720D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9F2CE7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2E76B3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30921D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0639DBC" w14:textId="77777777" w:rsidR="0048371F" w:rsidRDefault="0048371F" w:rsidP="0048371F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57B75CCE" w14:textId="77777777" w:rsidR="009579D6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590B55B6" wp14:editId="22E41184">
                <wp:extent cx="5633085" cy="592455"/>
                <wp:effectExtent l="0" t="0" r="5715" b="0"/>
                <wp:docPr id="138526678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9049003" name="Group 9049003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668796594" name="Rectangle 166879659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775376" name="Rectangle 15377537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0553664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D23C67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الأول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42631950" name="Rectangle 1542631950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973911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F23C99A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07148049" name="Picture 1907148049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90B55B6" id="_x0000_s1068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">
                <v:group id="Group 9049003" o:spid="_x0000_s1069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">
                  <v:rect id="Rectangle 1668796594" o:spid="_x0000_s1070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" fillcolor="#d9d9d9" stroked="f" strokeweight="1pt"/>
                  <v:rect id="Rectangle 153775376" o:spid="_x0000_s1071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" fillcolor="#168489" stroked="f" strokeweight="1pt"/>
                  <v:shape id="TextBox 7" o:spid="_x0000_s1072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" filled="f" stroked="f">
                    <v:textbox>
                      <w:txbxContent>
                        <w:p w14:paraId="15D23C67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الأول</w:t>
                          </w:r>
                        </w:p>
                      </w:txbxContent>
                    </v:textbox>
                  </v:shape>
                  <v:rect id="Rectangle 1542631950" o:spid="_x0000_s1073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" fillcolor="#168489" stroked="f" strokeweight="1pt"/>
                  <v:shape id="TextBox 7" o:spid="_x0000_s1074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" filled="f" stroked="f">
                    <v:textbox>
                      <w:txbxContent>
                        <w:p w14:paraId="3F23C99A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1907148049" o:spid="_x0000_s1075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30702E45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2280CC19" wp14:editId="42229813">
                <wp:extent cx="3999061" cy="656590"/>
                <wp:effectExtent l="0" t="0" r="1905" b="0"/>
                <wp:docPr id="1648822431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398045920" name="Group 1398045920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467283643" name="Picture 467283643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143889722" name="Rectangle: Rounded Corners 2143889722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534705980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3AFC600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80CC19" id="_x0000_s1076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ZT4EHHgQAAOc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1398045920" o:spid="_x0000_s1077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">
                  <v:shape id="Picture 467283643" o:spid="_x0000_s1078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">
                    <v:imagedata r:id="rId19" o:title="Book "/>
                  </v:shape>
                  <v:roundrect id="Rectangle: Rounded Corners 2143889722" o:spid="_x0000_s1079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" fillcolor="#168489" strokecolor="#168489" strokeweight="1pt">
                    <v:stroke joinstyle="miter"/>
                  </v:roundrect>
                </v:group>
                <v:shape id="TextBox 7" o:spid="_x0000_s1080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" filled="f" stroked="f">
                  <v:textbox>
                    <w:txbxContent>
                      <w:p w14:paraId="43AFC600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ABD05A" w14:textId="1B2BACFD" w:rsidR="002F3BD3" w:rsidRDefault="00C56538" w:rsidP="00306013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1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ما هي العوامل المؤثرة في اختيار النمط القيادي المناسب لفريق العمل</w:t>
        </w:r>
        <w:r w:rsidR="0049141A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0C64EAE2" w14:textId="77777777" w:rsidR="002F3BD3" w:rsidRPr="0048371F" w:rsidRDefault="0049141A" w:rsidP="0049141A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4430E532" wp14:editId="22D59644">
                <wp:extent cx="6677660" cy="6832600"/>
                <wp:effectExtent l="0" t="0" r="27940" b="25400"/>
                <wp:docPr id="385563165" name="Rectangle 38556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832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1921F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138FED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295263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EE7067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EF9CA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658BC6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541B00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40B2E9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C06870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178132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682BA2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02CF41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79CE27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8A9778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85A6A8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FB58EA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2DFC0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6295E5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1547B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76CE09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6F1DC8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7A5D353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30E532" id="Rectangle 385563165" o:spid="_x0000_s1081" style="width:525.8pt;height:53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" fillcolor="#f2f2f2 [3052]" strokecolor="#168489" strokeweight="1pt">
                <v:textbox inset="0,3mm,0">
                  <w:txbxContent>
                    <w:p w14:paraId="7A1921F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38FED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295263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EE7067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EF9CA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658BC6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541B00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40B2E9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C06870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178132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682BA2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02CF41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79CE27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8A9778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5A6A8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B58EA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2DFC0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295E5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1547B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6CE09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F1DC8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7A5D353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16939FF1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76F28624" wp14:editId="5111124E">
                <wp:extent cx="5633085" cy="592455"/>
                <wp:effectExtent l="0" t="0" r="5715" b="0"/>
                <wp:docPr id="16425115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69152065" name="Group 156915206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752318170" name="Rectangle 1752318170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76965943" name="Rectangle 1976965943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4503883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349ACB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390825105" name="Rectangle 1390825105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40132107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7674DC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24632782" name="Picture 924632782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6F28624" id="_x0000_s1082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">
                <v:group id="Group 1569152065" o:spid="_x0000_s1083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">
                  <v:rect id="Rectangle 1752318170" o:spid="_x0000_s1084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" fillcolor="#d9d9d9" stroked="f" strokeweight="1pt"/>
                  <v:rect id="Rectangle 1976965943" o:spid="_x0000_s1085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" fillcolor="#168489" stroked="f" strokeweight="1pt"/>
                  <v:shape id="TextBox 7" o:spid="_x0000_s1086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" filled="f" stroked="f">
                    <v:textbox>
                      <w:txbxContent>
                        <w:p w14:paraId="71349ACB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1390825105" o:spid="_x0000_s1087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" fillcolor="#168489" stroked="f" strokeweight="1pt"/>
                  <v:shape id="TextBox 7" o:spid="_x0000_s1088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" filled="f" stroked="f">
                    <v:textbox>
                      <w:txbxContent>
                        <w:p w14:paraId="087674DC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924632782" o:spid="_x0000_s1089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386BB119" w14:textId="77777777" w:rsidR="002F3BD3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16F824A9" wp14:editId="48A33791">
                <wp:extent cx="3999061" cy="656590"/>
                <wp:effectExtent l="0" t="0" r="1905" b="0"/>
                <wp:docPr id="127492459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013563709" name="Group 101356370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731736798" name="Picture 173173679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586538278" name="Rectangle: Rounded Corners 58653827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62020305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7E26067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F824A9" id="_x0000_s1090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sjt+EAAAD/dFJOU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">
                <v:group id="Group 1013563709" o:spid="_x0000_s1091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">
                  <v:shape id="Picture 1731736798" o:spid="_x0000_s1092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">
                    <v:imagedata r:id="rId19" o:title="Book "/>
                  </v:shape>
                  <v:roundrect id="Rectangle: Rounded Corners 586538278" o:spid="_x0000_s1093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094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" filled="f" stroked="f">
                  <v:textbox>
                    <w:txbxContent>
                      <w:p w14:paraId="67E26067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75F00A" w14:textId="041118F6" w:rsidR="0048371F" w:rsidRDefault="00C56538" w:rsidP="0049141A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2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ما هو تأثير المحفزات على أداء الموظفين وإنتاجيتهم</w:t>
        </w:r>
        <w:r w:rsidR="0048371F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45866EF2" w14:textId="77777777"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38979D27" wp14:editId="2B74B517">
                <wp:extent cx="6563360" cy="6731000"/>
                <wp:effectExtent l="0" t="0" r="27940" b="12700"/>
                <wp:docPr id="1062469760" name="Rectangle 1062469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3360" cy="6731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203D7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5E3520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CCFA9B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5AFC2E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2D3F81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8E1A02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2C93C7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20EA88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2D24CA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8D490E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DC85BD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A77469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CDC6E8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F889F5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7566B5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961614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7DE4EE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6864A9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8E845C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1C951E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3582C1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8A03D07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979D27" id="Rectangle 1062469760" o:spid="_x0000_s1095" style="width:516.8pt;height:5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7E203D7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5E3520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CFA9B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5AFC2E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2D3F81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8E1A02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2C93C7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20EA8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2D24CA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D490E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DC85BD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A77469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CDC6E8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F889F5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566B5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961614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7DE4EE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6864A9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8E845C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1C951E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582C1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A03D07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515B2669" w14:textId="77777777" w:rsidR="002F3BD3" w:rsidRPr="0048371F" w:rsidRDefault="002F3BD3" w:rsidP="0048371F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</w:p>
    <w:p w14:paraId="30DD6496" w14:textId="77777777"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3753F79E" wp14:editId="2B4F2E15">
                <wp:extent cx="5633085" cy="592455"/>
                <wp:effectExtent l="0" t="0" r="5715" b="0"/>
                <wp:docPr id="161683288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655838046" name="Group 655838046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454546426" name="Rectangle 1454546426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9756721" name="Rectangle 98975672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8890662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94C846C" w14:textId="77777777" w:rsidR="002F3BD3" w:rsidRDefault="002F3BD3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38479012" name="Rectangle 638479012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6724069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DE0389" w14:textId="77777777"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7901236" name="Picture 347901236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753F79E" id="_x0000_s1096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">
                <v:group id="Group 655838046" o:spid="_x0000_s1097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">
                  <v:rect id="Rectangle 1454546426" o:spid="_x0000_s1098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" fillcolor="#d9d9d9" stroked="f" strokeweight="1pt"/>
                  <v:rect id="Rectangle 989756721" o:spid="_x0000_s1099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" fillcolor="#168489" stroked="f" strokeweight="1pt"/>
                  <v:shape id="TextBox 7" o:spid="_x0000_s1100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" filled="f" stroked="f">
                    <v:textbox>
                      <w:txbxContent>
                        <w:p w14:paraId="694C846C" w14:textId="77777777" w:rsidR="002F3BD3" w:rsidRDefault="002F3BD3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الثاني</w:t>
                          </w:r>
                        </w:p>
                      </w:txbxContent>
                    </v:textbox>
                  </v:shape>
                  <v:rect id="Rectangle 638479012" o:spid="_x0000_s1101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" fillcolor="#168489" stroked="f" strokeweight="1pt"/>
                  <v:shape id="TextBox 7" o:spid="_x0000_s1102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" filled="f" stroked="f">
                    <v:textbox>
                      <w:txbxContent>
                        <w:p w14:paraId="6BDE0389" w14:textId="77777777"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347901236" o:spid="_x0000_s1103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38688B2F" w14:textId="77777777"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17A7B2A0" wp14:editId="177C532F">
                <wp:extent cx="3999061" cy="656590"/>
                <wp:effectExtent l="0" t="0" r="1905" b="0"/>
                <wp:docPr id="77932668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902579439" name="Group 90257943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644702838" name="Picture 164470283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47094167" name="Rectangle: Rounded Corners 1747094167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907261041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508DE30" w14:textId="77777777" w:rsidR="002F3BD3" w:rsidRDefault="002F3BD3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A7B2A0" id="_x0000_s1104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Ah7KrHgQAAOg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902579439" o:spid="_x0000_s1105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">
                  <v:shape id="Picture 1644702838" o:spid="_x0000_s1106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">
                    <v:imagedata r:id="rId19" o:title="Book "/>
                  </v:shape>
                  <v:roundrect id="Rectangle: Rounded Corners 1747094167" o:spid="_x0000_s1107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" fillcolor="#168489" strokecolor="#168489" strokeweight="1pt">
                    <v:stroke joinstyle="miter"/>
                  </v:roundrect>
                </v:group>
                <v:shape id="TextBox 7" o:spid="_x0000_s1108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" filled="f" stroked="f">
                  <v:textbox>
                    <w:txbxContent>
                      <w:p w14:paraId="4508DE30" w14:textId="77777777" w:rsidR="002F3BD3" w:rsidRDefault="002F3BD3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B068DC" w14:textId="77777777" w:rsidR="002F3BD3" w:rsidRPr="00C56538" w:rsidRDefault="002F3BD3" w:rsidP="0048371F">
      <w:pPr>
        <w:spacing w:line="276" w:lineRule="auto"/>
        <w:jc w:val="left"/>
        <w:rPr>
          <w:rFonts w:ascii="Adobe Arabic" w:hAnsi="Adobe Arabic" w:cs="Adobe Arabic"/>
          <w:sz w:val="16"/>
          <w:szCs w:val="18"/>
          <w:rtl/>
        </w:rPr>
      </w:pPr>
    </w:p>
    <w:p w14:paraId="13B39126" w14:textId="54C94F53" w:rsidR="0048371F" w:rsidRDefault="00C56538" w:rsidP="00306013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hyperlink r:id="rId23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عدد آليّات متابعة التقدّم المهني، واشرح واحدة منها</w:t>
        </w:r>
        <w:r w:rsidR="0048371F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6AD40E62" w14:textId="77777777"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178FE840" wp14:editId="06CD9F3E">
                <wp:extent cx="6692900" cy="6324600"/>
                <wp:effectExtent l="0" t="0" r="12700" b="19050"/>
                <wp:docPr id="738953966" name="Rectangle 738953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92900" cy="632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5905E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543927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C56753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BDA6E6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5C9651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A37113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D9D701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BE1B96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D93AF1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5AFED8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93913E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DBDBBB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2D849A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8E7F8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BBE710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402C20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8D97D7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AB068D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CB416E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3DF079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E33E34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7A230EB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8FE840" id="Rectangle 738953966" o:spid="_x0000_s1109" style="width:527pt;height:49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" fillcolor="#f2f2f2 [3052]" strokecolor="#168489" strokeweight="1pt">
                <v:textbox inset="0,3mm,0">
                  <w:txbxContent>
                    <w:p w14:paraId="4F5905E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543927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C56753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BDA6E6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5C9651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A37113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D9D701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E1B96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D93AF1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5AFED8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93913E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BDBBB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D849A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8E7F8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BBE710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402C20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8D97D7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AB068D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CB416E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3DF079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33E34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A230EB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6438AC8D" w14:textId="77777777"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1962C5A6" wp14:editId="7D4526A6">
                <wp:extent cx="5633085" cy="592455"/>
                <wp:effectExtent l="0" t="0" r="5715" b="0"/>
                <wp:docPr id="93957493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26275075" name="Group 152627507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740390134" name="Rectangle 74039013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86240556" name="Rectangle 78624055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68194782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CFCFA8" w14:textId="77777777" w:rsidR="000D4F6C" w:rsidRDefault="000D4F6C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10758996" name="Rectangle 211075899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02373488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0F5C524" w14:textId="77777777"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34764785" name="Picture 1634764785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962C5A6" id="_x0000_s1110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">
                <v:group id="Group 1526275075" o:spid="_x0000_s1111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">
                  <v:rect id="Rectangle 740390134" o:spid="_x0000_s1112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" fillcolor="#d9d9d9" stroked="f" strokeweight="1pt"/>
                  <v:rect id="Rectangle 786240556" o:spid="_x0000_s1113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" fillcolor="#168489" stroked="f" strokeweight="1pt"/>
                  <v:shape id="TextBox 7" o:spid="_x0000_s1114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" filled="f" stroked="f">
                    <v:textbox>
                      <w:txbxContent>
                        <w:p w14:paraId="6BCFCFA8" w14:textId="77777777" w:rsidR="000D4F6C" w:rsidRDefault="000D4F6C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الثالث</w:t>
                          </w:r>
                        </w:p>
                      </w:txbxContent>
                    </v:textbox>
                  </v:shape>
                  <v:rect id="Rectangle 2110758996" o:spid="_x0000_s1115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" fillcolor="#168489" stroked="f" strokeweight="1pt"/>
                  <v:shape id="TextBox 7" o:spid="_x0000_s1116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" filled="f" stroked="f">
                    <v:textbox>
                      <w:txbxContent>
                        <w:p w14:paraId="20F5C524" w14:textId="77777777"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1634764785" o:spid="_x0000_s1117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6D408D3D" w14:textId="77777777"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60E8BB18" wp14:editId="5B5E6D3F">
                <wp:extent cx="3999061" cy="656590"/>
                <wp:effectExtent l="0" t="0" r="1905" b="0"/>
                <wp:docPr id="1528192508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844524736" name="Group 844524736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530942952" name="Picture 530942952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649060274" name="Rectangle: Rounded Corners 1649060274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293605358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F1F89F" w14:textId="77777777" w:rsidR="000D4F6C" w:rsidRDefault="000D4F6C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E8BB18" id="_x0000_s1118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LI7fh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">
                <v:group id="Group 844524736" o:spid="_x0000_s1119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">
                  <v:shape id="Picture 530942952" o:spid="_x0000_s1120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">
                    <v:imagedata r:id="rId19" o:title="Book "/>
                  </v:shape>
                  <v:roundrect id="Rectangle: Rounded Corners 1649060274" o:spid="_x0000_s1121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122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" filled="f" stroked="f">
                  <v:textbox>
                    <w:txbxContent>
                      <w:p w14:paraId="71F1F89F" w14:textId="77777777" w:rsidR="000D4F6C" w:rsidRDefault="000D4F6C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0774C34" w14:textId="77777777" w:rsidR="009579D6" w:rsidRPr="00C56538" w:rsidRDefault="009579D6" w:rsidP="007846DC">
      <w:pPr>
        <w:jc w:val="center"/>
        <w:rPr>
          <w:sz w:val="6"/>
          <w:szCs w:val="8"/>
          <w:rtl/>
          <w:lang w:bidi="ar-SY"/>
        </w:rPr>
      </w:pPr>
    </w:p>
    <w:p w14:paraId="5BB34839" w14:textId="0DAAFCB1" w:rsidR="0048371F" w:rsidRDefault="00C56538" w:rsidP="00306013">
      <w:pPr>
        <w:jc w:val="center"/>
        <w:rPr>
          <w:rFonts w:ascii="Adobe Arabic" w:hAnsi="Adobe Arabic" w:cs="Adobe Arabic"/>
          <w:sz w:val="40"/>
          <w:szCs w:val="44"/>
          <w:rtl/>
        </w:rPr>
      </w:pPr>
      <w:hyperlink r:id="rId24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تحدث عن أهمية التغذية الراجعة في تحسين الأداء</w:t>
        </w:r>
        <w:r w:rsidR="0048371F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07E68AAD" w14:textId="77777777" w:rsidR="000D4F6C" w:rsidRDefault="0049141A" w:rsidP="0049141A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5091E872" wp14:editId="088F4019">
                <wp:extent cx="6677660" cy="6356350"/>
                <wp:effectExtent l="0" t="0" r="27940" b="25400"/>
                <wp:docPr id="1883637718" name="Rectangle 1883637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3563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8A66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9C3AE1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2FA231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121CDF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8E6C8E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8B55C4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0A19890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266897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2B4095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D8605F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AF5F4B5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8B96F3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CEC51F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11076E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FAE220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65D5E6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6FAB3A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ACA4C7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DE4E37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0F77C2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1631D9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273FF61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91E872" id="Rectangle 1883637718" o:spid="_x0000_s1123" style="width:525.8pt;height:50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" fillcolor="#f2f2f2 [3052]" strokecolor="#168489" strokeweight="1pt">
                <v:textbox inset="0,3mm,0">
                  <w:txbxContent>
                    <w:p w14:paraId="1068A66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9C3AE1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2FA231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121CDF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8E6C8E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8B55C4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0A1989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266897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2B4095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D8605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AF5F4B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8B96F3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CEC51F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1076E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AE220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65D5E6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6FAB3A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ACA4C7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DE4E37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0F77C2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1631D9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273FF61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14:paraId="3262CBC4" w14:textId="77777777"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w:lastRenderedPageBreak/>
        <mc:AlternateContent>
          <mc:Choice Requires="wpg">
            <w:drawing>
              <wp:inline distT="0" distB="0" distL="0" distR="0" wp14:anchorId="7A9ABB05" wp14:editId="1D05BB02">
                <wp:extent cx="5633085" cy="592455"/>
                <wp:effectExtent l="0" t="0" r="5715" b="0"/>
                <wp:docPr id="206009130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922422582" name="Group 1922422582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876568189" name="Rectangle 1876568189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6955831" name="Rectangle 4695583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95132239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592445E" w14:textId="77777777" w:rsidR="000D4F6C" w:rsidRDefault="000D4F6C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اليوم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التدريبي</w:t>
                                </w: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rtl/>
                                    <w:lang w:bidi="ar-SY"/>
                                  </w:rPr>
                                  <w:t>الثالث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309010636" name="Rectangle 30901063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3440711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E60D18C" w14:textId="77777777"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9613370" name="Picture 49613370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A9ABB05" id="_x0000_s1124" style="width:443.55pt;height:46.65pt;mso-position-horizontal-relative:char;mso-position-vertical-relative:line" coordsize="56330,59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">
                <v:group id="Group 1922422582" o:spid="_x0000_s1125" style="position:absolute;width:56330;height:5924" coordsize="7979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">
                  <v:rect id="Rectangle 1876568189" o:spid="_x0000_s1126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" fillcolor="#d9d9d9" stroked="f" strokeweight="1pt"/>
                  <v:rect id="Rectangle 46955831" o:spid="_x0000_s1127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" fillcolor="#168489" stroked="f" strokeweight="1pt"/>
                  <v:shape id="TextBox 7" o:spid="_x0000_s1128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" filled="f" stroked="f">
                    <v:textbox>
                      <w:txbxContent>
                        <w:p w14:paraId="7592445E" w14:textId="77777777" w:rsidR="000D4F6C" w:rsidRDefault="000D4F6C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اليوم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التدريبي</w:t>
                          </w: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 xml:space="preserve">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rtl/>
                              <w:lang w:bidi="ar-SY"/>
                            </w:rPr>
                            <w:t>الثالث</w:t>
                          </w:r>
                        </w:p>
                      </w:txbxContent>
                    </v:textbox>
                  </v:shape>
                  <v:rect id="Rectangle 309010636" o:spid="_x0000_s1129" style="position:absolute;left:63822;width:15976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" fillcolor="#168489" stroked="f" strokeweight="1pt"/>
                  <v:shape id="TextBox 7" o:spid="_x0000_s1130" type="#_x0000_t202" style="position:absolute;left:63823;top:1239;width:15974;height:4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" filled="f" stroked="f">
                    <v:textbox>
                      <w:txbxContent>
                        <w:p w14:paraId="7E60D18C" w14:textId="77777777"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49613370" o:spid="_x0000_s1131" type="#_x0000_t75" alt="Calendar " style="position:absolute;left:5741;top:501;width:3620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">
                  <v:imagedata r:id="rId17" o:title="Calendar " grayscale="t" bilevel="t"/>
                </v:shape>
                <w10:anchorlock/>
              </v:group>
            </w:pict>
          </mc:Fallback>
        </mc:AlternateContent>
      </w:r>
    </w:p>
    <w:p w14:paraId="132FEB88" w14:textId="77777777"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  <w:lang w:bidi="ar-SY"/>
        </w:rPr>
        <mc:AlternateContent>
          <mc:Choice Requires="wpg">
            <w:drawing>
              <wp:inline distT="0" distB="0" distL="0" distR="0" wp14:anchorId="7FE40FDE" wp14:editId="6B41B72D">
                <wp:extent cx="3999061" cy="656590"/>
                <wp:effectExtent l="0" t="0" r="1905" b="0"/>
                <wp:docPr id="200786122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500690927" name="Group 500690927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248251287" name="Picture 1248251287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93899918" name="Rectangle: Rounded Corners 179389991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57943419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14B57E" w14:textId="77777777" w:rsidR="000D4F6C" w:rsidRDefault="000D4F6C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r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</w:rPr>
                                <w:t>تمرين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E40FDE" id="_x0000_s113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I7fhAAAA/3RSTlM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">
                <v:group id="Group 500690927" o:spid="_x0000_s1133" style="position:absolute;left:32275;width:7715;height:6565" coordorigin="32275" coordsize="11322,9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">
                  <v:shape id="Picture 1248251287" o:spid="_x0000_s1134" type="#_x0000_t75" alt="Book " style="position:absolute;left:34237;top:276;width:9361;height:9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">
                    <v:imagedata r:id="rId19" o:title="Book "/>
                  </v:shape>
                  <v:roundrect id="Rectangle: Rounded Corners 1793899918" o:spid="_x0000_s1135" style="position:absolute;left:32275;width:914;height:93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" fillcolor="#168489" strokecolor="#168489" strokeweight="1pt">
                    <v:stroke joinstyle="miter"/>
                  </v:roundrect>
                </v:group>
                <v:shape id="TextBox 7" o:spid="_x0000_s1136" type="#_x0000_t202" style="position:absolute;top:238;width:30965;height:5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" filled="f" stroked="f">
                  <v:textbox>
                    <w:txbxContent>
                      <w:p w14:paraId="2314B57E" w14:textId="77777777" w:rsidR="000D4F6C" w:rsidRDefault="000D4F6C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r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</w:rPr>
                          <w:t>تمرين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06B8544" w14:textId="77777777" w:rsidR="0048371F" w:rsidRPr="00C56538" w:rsidRDefault="0048371F" w:rsidP="0048371F">
      <w:pPr>
        <w:ind w:left="-897"/>
        <w:jc w:val="left"/>
        <w:rPr>
          <w:rFonts w:ascii="Adobe Arabic" w:hAnsi="Adobe Arabic" w:cs="Adobe Arabic"/>
          <w:sz w:val="10"/>
          <w:szCs w:val="12"/>
          <w:rtl/>
        </w:rPr>
      </w:pPr>
    </w:p>
    <w:p w14:paraId="27E458C6" w14:textId="3A739194" w:rsidR="0048371F" w:rsidRDefault="00C56538" w:rsidP="00306013">
      <w:pPr>
        <w:jc w:val="center"/>
        <w:rPr>
          <w:rFonts w:ascii="Adobe Arabic" w:hAnsi="Adobe Arabic" w:cs="Adobe Arabic"/>
          <w:sz w:val="40"/>
          <w:szCs w:val="44"/>
          <w:rtl/>
        </w:rPr>
      </w:pPr>
      <w:hyperlink r:id="rId25" w:history="1">
        <w:r w:rsidR="00306013" w:rsidRPr="00C56538">
          <w:rPr>
            <w:rStyle w:val="Hyperlink"/>
            <w:rFonts w:ascii="Adobe Arabic" w:hAnsi="Adobe Arabic" w:cs="Adobe Arabic"/>
            <w:sz w:val="40"/>
            <w:szCs w:val="44"/>
            <w:rtl/>
          </w:rPr>
          <w:t>ما هي أسباب انخفاض أداء بعض العاملين في قطاع الطاقة</w:t>
        </w:r>
        <w:r w:rsidR="0048371F" w:rsidRPr="00C56538">
          <w:rPr>
            <w:rStyle w:val="Hyperlink"/>
            <w:rFonts w:ascii="Adobe Arabic" w:hAnsi="Adobe Arabic" w:cs="Adobe Arabic" w:hint="cs"/>
            <w:sz w:val="40"/>
            <w:szCs w:val="44"/>
            <w:rtl/>
          </w:rPr>
          <w:t>؟</w:t>
        </w:r>
      </w:hyperlink>
    </w:p>
    <w:p w14:paraId="42C2EB48" w14:textId="1A1F1969" w:rsidR="000D4F6C" w:rsidRDefault="0049141A" w:rsidP="00933205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531D192E" wp14:editId="1E5BDFD7">
                <wp:extent cx="6760210" cy="5981700"/>
                <wp:effectExtent l="0" t="0" r="21590" b="19050"/>
                <wp:docPr id="2135284327" name="Rectangle 2135284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0210" cy="5981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79256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A9DA6E2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D17EF3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A41C76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88BCF4C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69C93BD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FDCA08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E0790AB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345D55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0916A06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44139C6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F63FC3A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9D00A9E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D344F87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ADBB8E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7A5114A3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13919D31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54480A89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AC90A4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3D9C1DD6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29315EB4" w14:textId="77777777"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14:paraId="660AEF90" w14:textId="77777777"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1D192E" id="Rectangle 2135284327" o:spid="_x0000_s1137" style="width:532.3pt;height:47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" fillcolor="#f2f2f2 [3052]" strokecolor="#168489" strokeweight="1pt">
                <v:textbox inset="0,3mm,0">
                  <w:txbxContent>
                    <w:p w14:paraId="0879256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A9DA6E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D17EF3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A41C76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88BCF4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69C93B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FDCA08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E0790A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345D55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916A06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4139C6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F63FC3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9D00A9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344F8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ADBB8E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A5114A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3919D3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4480A8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AC90A4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9C1DD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9315EB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0AEF90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sectPr w:rsidR="000D4F6C" w:rsidSect="00DD4A16">
      <w:headerReference w:type="default" r:id="rId26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4148B0" w14:textId="77777777" w:rsidR="004C559E" w:rsidRDefault="004C559E" w:rsidP="00F53D08">
      <w:pPr>
        <w:spacing w:line="240" w:lineRule="auto"/>
      </w:pPr>
      <w:r>
        <w:separator/>
      </w:r>
    </w:p>
  </w:endnote>
  <w:endnote w:type="continuationSeparator" w:id="0">
    <w:p w14:paraId="4A1DBDFF" w14:textId="77777777" w:rsidR="004C559E" w:rsidRDefault="004C559E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5BEB24" w14:textId="77777777" w:rsidR="00060D18" w:rsidRDefault="00060D18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29997" w14:textId="2C17D7E2" w:rsidR="002F3BD3" w:rsidRDefault="00000000" w:rsidP="002F3BD3">
    <w:pPr>
      <w:pStyle w:val="a4"/>
      <w:bidi w:val="0"/>
      <w:ind w:left="720"/>
      <w:jc w:val="left"/>
    </w:pPr>
    <w:sdt>
      <w:sdtPr>
        <w:id w:val="-1280632795"/>
        <w:docPartObj>
          <w:docPartGallery w:val="Page Numbers (Bottom of Page)"/>
          <w:docPartUnique/>
        </w:docPartObj>
      </w:sdtPr>
      <w:sdtEndPr>
        <w:rPr>
          <w:noProof/>
          <w:color w:val="168489"/>
          <w:sz w:val="36"/>
          <w:szCs w:val="40"/>
        </w:rPr>
      </w:sdtEndPr>
      <w:sdtContent>
        <w:r w:rsidR="002F3BD3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3600" behindDoc="0" locked="0" layoutInCell="1" allowOverlap="1" wp14:anchorId="089CEF56" wp14:editId="54C41642">
                  <wp:simplePos x="0" y="0"/>
                  <wp:positionH relativeFrom="page">
                    <wp:align>left</wp:align>
                  </wp:positionH>
                  <wp:positionV relativeFrom="paragraph">
                    <wp:posOffset>-3375025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28478335" id="Group 39" o:spid="_x0000_s1026" style="position:absolute;margin-left:0;margin-top:-265.75pt;width:326.5pt;height:328pt;z-index:251673600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2F3BD3" w:rsidRPr="002F3BD3">
          <w:rPr>
            <w:color w:val="168489"/>
            <w:sz w:val="40"/>
            <w:szCs w:val="44"/>
          </w:rPr>
          <w:fldChar w:fldCharType="begin"/>
        </w:r>
        <w:r w:rsidR="002F3BD3" w:rsidRPr="002F3BD3">
          <w:rPr>
            <w:color w:val="168489"/>
            <w:sz w:val="40"/>
            <w:szCs w:val="44"/>
          </w:rPr>
          <w:instrText xml:space="preserve"> PAGE   \* MERGEFORMAT </w:instrText>
        </w:r>
        <w:r w:rsidR="002F3BD3" w:rsidRPr="002F3BD3">
          <w:rPr>
            <w:color w:val="168489"/>
            <w:sz w:val="40"/>
            <w:szCs w:val="44"/>
          </w:rPr>
          <w:fldChar w:fldCharType="separate"/>
        </w:r>
        <w:r w:rsidR="002F3BD3" w:rsidRPr="002F3BD3">
          <w:rPr>
            <w:noProof/>
            <w:color w:val="168489"/>
            <w:sz w:val="40"/>
            <w:szCs w:val="44"/>
          </w:rPr>
          <w:t>2</w:t>
        </w:r>
        <w:r w:rsidR="002F3BD3" w:rsidRPr="002F3BD3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0C9AFEB0" w14:textId="194339BB" w:rsidR="00415CB0" w:rsidRPr="004752C9" w:rsidRDefault="00060D18" w:rsidP="004752C9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2EC9CACA" wp14:editId="31BC8F56">
              <wp:simplePos x="0" y="0"/>
              <wp:positionH relativeFrom="page">
                <wp:posOffset>61966</wp:posOffset>
              </wp:positionH>
              <wp:positionV relativeFrom="paragraph">
                <wp:posOffset>231775</wp:posOffset>
              </wp:positionV>
              <wp:extent cx="1612900" cy="304800"/>
              <wp:effectExtent l="0" t="0" r="0" b="0"/>
              <wp:wrapNone/>
              <wp:docPr id="1822365800" name="مستطيل 18223658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129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F4EBC2" w14:textId="77777777" w:rsidR="00060D18" w:rsidRPr="000A6361" w:rsidRDefault="00060D18" w:rsidP="00060D18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EC9CACA" id="مستطيل 1822365800" o:spid="_x0000_s1138" style="position:absolute;left:0;text-align:left;margin-left:4.9pt;margin-top:18.25pt;width:127pt;height:24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" filled="f" stroked="f" strokeweight="1pt">
              <v:textbox>
                <w:txbxContent>
                  <w:p w14:paraId="08F4EBC2" w14:textId="77777777" w:rsidR="00060D18" w:rsidRPr="000A6361" w:rsidRDefault="00060D18" w:rsidP="00060D18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  <w10:wrap anchorx="page"/>
            </v:rect>
          </w:pict>
        </mc:Fallback>
      </mc:AlternateContent>
    </w: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F7A3599" wp14:editId="1B2A026A">
              <wp:simplePos x="0" y="0"/>
              <wp:positionH relativeFrom="column">
                <wp:posOffset>1810649</wp:posOffset>
              </wp:positionH>
              <wp:positionV relativeFrom="paragraph">
                <wp:posOffset>231140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764AD5A" w14:textId="77777777" w:rsidR="00060D18" w:rsidRPr="009F0BE2" w:rsidRDefault="00060D18" w:rsidP="00060D18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7A3599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139" type="#_x0000_t202" style="position:absolute;left:0;text-align:left;margin-left:142.55pt;margin-top:18.2pt;width:123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" filled="f" stroked="f" strokeweight=".5pt">
              <v:textbox>
                <w:txbxContent>
                  <w:p w14:paraId="0764AD5A" w14:textId="77777777" w:rsidR="00060D18" w:rsidRPr="009F0BE2" w:rsidRDefault="00060D18" w:rsidP="00060D18">
                    <w:pPr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72AEECB" wp14:editId="16B4045C">
              <wp:simplePos x="0" y="0"/>
              <wp:positionH relativeFrom="column">
                <wp:posOffset>3902866</wp:posOffset>
              </wp:positionH>
              <wp:positionV relativeFrom="paragraph">
                <wp:posOffset>354881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DA940AE" w14:textId="77777777" w:rsidR="00060D18" w:rsidRPr="00DC31A5" w:rsidRDefault="00060D18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112339A4" w14:textId="77777777" w:rsidR="00060D18" w:rsidRPr="00DC31A5" w:rsidRDefault="00000000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060D18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0F6707BF" w14:textId="77777777" w:rsidR="00060D18" w:rsidRPr="00DC31A5" w:rsidRDefault="00060D18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7EA0E294" w14:textId="77777777" w:rsidR="00060D18" w:rsidRPr="00DC31A5" w:rsidRDefault="00060D18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7D2150CE" w14:textId="77777777" w:rsidR="00060D18" w:rsidRDefault="00060D18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0225F796" w14:textId="77777777" w:rsidR="00060D18" w:rsidRPr="00DC31A5" w:rsidRDefault="00060D18" w:rsidP="00060D18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2AEECB" id="مستطيل 38" o:spid="_x0000_s1140" style="position:absolute;left:0;text-align:left;margin-left:307.3pt;margin-top:27.95pt;width:186.95pt;height:110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" filled="f" stroked="f" strokeweight="1pt">
              <v:textbox>
                <w:txbxContent>
                  <w:p w14:paraId="6DA940AE" w14:textId="77777777" w:rsidR="00060D18" w:rsidRPr="00DC31A5" w:rsidRDefault="00060D18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112339A4" w14:textId="77777777" w:rsidR="00060D18" w:rsidRPr="00DC31A5" w:rsidRDefault="00000000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="00060D18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0F6707BF" w14:textId="77777777" w:rsidR="00060D18" w:rsidRPr="00DC31A5" w:rsidRDefault="00060D18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7EA0E294" w14:textId="77777777" w:rsidR="00060D18" w:rsidRPr="00DC31A5" w:rsidRDefault="00060D18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7D2150CE" w14:textId="77777777" w:rsidR="00060D18" w:rsidRDefault="00060D18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0225F796" w14:textId="77777777" w:rsidR="00060D18" w:rsidRPr="00DC31A5" w:rsidRDefault="00060D18" w:rsidP="00060D18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BCA0C1" w14:textId="77777777" w:rsidR="00060D18" w:rsidRDefault="00060D18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D07610" w14:textId="77777777" w:rsidR="004C559E" w:rsidRDefault="004C559E" w:rsidP="00F53D08">
      <w:pPr>
        <w:spacing w:line="240" w:lineRule="auto"/>
      </w:pPr>
      <w:r>
        <w:separator/>
      </w:r>
    </w:p>
  </w:footnote>
  <w:footnote w:type="continuationSeparator" w:id="0">
    <w:p w14:paraId="5FC2F69B" w14:textId="77777777" w:rsidR="004C559E" w:rsidRDefault="004C559E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1D6B73" w14:textId="77777777" w:rsidR="00060D18" w:rsidRDefault="00060D1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2ED3D" w14:textId="77777777" w:rsidR="00E4514E" w:rsidRDefault="00E4514E">
    <w:pPr>
      <w:pStyle w:val="a3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2BEE109" wp14:editId="3FCBCDA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10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w16du="http://schemas.microsoft.com/office/word/2023/wordml/word16du">
          <w:pict>
            <v:group w14:anchorId="7D8B232D" id="Group 2" o:spid="_x0000_s1026" alt="&quot;&quot;" style="position:absolute;margin-left:561.1pt;margin-top:0;width:612.3pt;height:792.05pt;z-index:251668480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D6119o5AkAAAE3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186859" w14:textId="77777777" w:rsidR="00060D18" w:rsidRDefault="00060D18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886474" w14:textId="77777777" w:rsidR="00E4514E" w:rsidRDefault="002F3BD3">
    <w:pPr>
      <w:pStyle w:val="a3"/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71552" behindDoc="0" locked="0" layoutInCell="1" allowOverlap="1" wp14:anchorId="32B2AEE0" wp14:editId="0BEB9BD3">
          <wp:simplePos x="0" y="0"/>
          <wp:positionH relativeFrom="leftMargin">
            <wp:posOffset>492125</wp:posOffset>
          </wp:positionH>
          <wp:positionV relativeFrom="paragraph">
            <wp:posOffset>-381635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8C595F6" wp14:editId="7F16F3ED">
              <wp:simplePos x="0" y="0"/>
              <wp:positionH relativeFrom="page">
                <wp:posOffset>0</wp:posOffset>
              </wp:positionH>
              <wp:positionV relativeFrom="paragraph">
                <wp:posOffset>-447675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4C4632" w14:textId="57EA9AB2" w:rsidR="002F3BD3" w:rsidRPr="002F3BD3" w:rsidRDefault="00933205" w:rsidP="002F3BD3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933205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الأداء: التوجيه والتحفيز نحو التميّز المؤسسي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أوراق العمل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8C595F6" id="Group 38" o:spid="_x0000_s1141" style="position:absolute;left:0;text-align:left;margin-left:0;margin-top:-35.25pt;width:633.45pt;height:56.25pt;z-index:251670528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">
              <v:shape id="شكل حر 769906" o:spid="_x0000_s1142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94C4632" w14:textId="57EA9AB2" w:rsidR="002F3BD3" w:rsidRPr="002F3BD3" w:rsidRDefault="00933205" w:rsidP="002F3BD3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933205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الأداء: التوجيه والتحفيز نحو التميّز المؤسسي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أوراق العمل</w:t>
                      </w:r>
                    </w:p>
                  </w:txbxContent>
                </v:textbox>
              </v:shape>
              <v:shape id="شكل حر 769907" o:spid="_x0000_s1143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00.1pt;height:373.6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CC2F93"/>
    <w:multiLevelType w:val="hybridMultilevel"/>
    <w:tmpl w:val="B3229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C324C"/>
    <w:multiLevelType w:val="hybridMultilevel"/>
    <w:tmpl w:val="78B40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B1AE8"/>
    <w:multiLevelType w:val="hybridMultilevel"/>
    <w:tmpl w:val="C2189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595A4D"/>
    <w:multiLevelType w:val="hybridMultilevel"/>
    <w:tmpl w:val="EB3E4202"/>
    <w:lvl w:ilvl="0" w:tplc="C37AB33A">
      <w:start w:val="1"/>
      <w:numFmt w:val="arabicAbjad"/>
      <w:lvlText w:val="%1-"/>
      <w:lvlJc w:val="center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95204A"/>
    <w:multiLevelType w:val="hybridMultilevel"/>
    <w:tmpl w:val="DBEA4B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C21FB7"/>
    <w:multiLevelType w:val="hybridMultilevel"/>
    <w:tmpl w:val="95E2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30035807">
    <w:abstractNumId w:val="33"/>
  </w:num>
  <w:num w:numId="2" w16cid:durableId="340013187">
    <w:abstractNumId w:val="16"/>
  </w:num>
  <w:num w:numId="3" w16cid:durableId="148714407">
    <w:abstractNumId w:val="17"/>
  </w:num>
  <w:num w:numId="4" w16cid:durableId="810562724">
    <w:abstractNumId w:val="29"/>
  </w:num>
  <w:num w:numId="5" w16cid:durableId="202601139">
    <w:abstractNumId w:val="5"/>
  </w:num>
  <w:num w:numId="6" w16cid:durableId="1213884319">
    <w:abstractNumId w:val="3"/>
  </w:num>
  <w:num w:numId="7" w16cid:durableId="1401101766">
    <w:abstractNumId w:val="13"/>
  </w:num>
  <w:num w:numId="8" w16cid:durableId="390811081">
    <w:abstractNumId w:val="28"/>
  </w:num>
  <w:num w:numId="9" w16cid:durableId="873880350">
    <w:abstractNumId w:val="22"/>
  </w:num>
  <w:num w:numId="10" w16cid:durableId="1574928075">
    <w:abstractNumId w:val="32"/>
  </w:num>
  <w:num w:numId="11" w16cid:durableId="1704287748">
    <w:abstractNumId w:val="20"/>
  </w:num>
  <w:num w:numId="12" w16cid:durableId="1647513071">
    <w:abstractNumId w:val="36"/>
  </w:num>
  <w:num w:numId="13" w16cid:durableId="1058624358">
    <w:abstractNumId w:val="10"/>
  </w:num>
  <w:num w:numId="14" w16cid:durableId="231164010">
    <w:abstractNumId w:val="12"/>
  </w:num>
  <w:num w:numId="15" w16cid:durableId="471949443">
    <w:abstractNumId w:val="8"/>
  </w:num>
  <w:num w:numId="16" w16cid:durableId="2044091108">
    <w:abstractNumId w:val="27"/>
  </w:num>
  <w:num w:numId="17" w16cid:durableId="1639412057">
    <w:abstractNumId w:val="30"/>
  </w:num>
  <w:num w:numId="18" w16cid:durableId="416023770">
    <w:abstractNumId w:val="0"/>
  </w:num>
  <w:num w:numId="19" w16cid:durableId="1356418995">
    <w:abstractNumId w:val="21"/>
  </w:num>
  <w:num w:numId="20" w16cid:durableId="886767616">
    <w:abstractNumId w:val="34"/>
  </w:num>
  <w:num w:numId="21" w16cid:durableId="2016492830">
    <w:abstractNumId w:val="15"/>
  </w:num>
  <w:num w:numId="22" w16cid:durableId="1540243288">
    <w:abstractNumId w:val="9"/>
  </w:num>
  <w:num w:numId="23" w16cid:durableId="1337658176">
    <w:abstractNumId w:val="23"/>
  </w:num>
  <w:num w:numId="24" w16cid:durableId="1859349870">
    <w:abstractNumId w:val="18"/>
  </w:num>
  <w:num w:numId="25" w16cid:durableId="1315530702">
    <w:abstractNumId w:val="11"/>
  </w:num>
  <w:num w:numId="26" w16cid:durableId="758721358">
    <w:abstractNumId w:val="31"/>
  </w:num>
  <w:num w:numId="27" w16cid:durableId="594677087">
    <w:abstractNumId w:val="6"/>
  </w:num>
  <w:num w:numId="28" w16cid:durableId="1711372340">
    <w:abstractNumId w:val="26"/>
  </w:num>
  <w:num w:numId="29" w16cid:durableId="1276251356">
    <w:abstractNumId w:val="35"/>
  </w:num>
  <w:num w:numId="30" w16cid:durableId="893153405">
    <w:abstractNumId w:val="14"/>
  </w:num>
  <w:num w:numId="31" w16cid:durableId="1058551324">
    <w:abstractNumId w:val="7"/>
  </w:num>
  <w:num w:numId="32" w16cid:durableId="1195731817">
    <w:abstractNumId w:val="1"/>
  </w:num>
  <w:num w:numId="33" w16cid:durableId="1979414992">
    <w:abstractNumId w:val="24"/>
  </w:num>
  <w:num w:numId="34" w16cid:durableId="390737519">
    <w:abstractNumId w:val="4"/>
  </w:num>
  <w:num w:numId="35" w16cid:durableId="1377008323">
    <w:abstractNumId w:val="25"/>
  </w:num>
  <w:num w:numId="36" w16cid:durableId="384060447">
    <w:abstractNumId w:val="19"/>
  </w:num>
  <w:num w:numId="37" w16cid:durableId="1413505689">
    <w:abstractNumId w:val="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205"/>
    <w:rsid w:val="00005BE0"/>
    <w:rsid w:val="00015BA6"/>
    <w:rsid w:val="000175C5"/>
    <w:rsid w:val="00017C30"/>
    <w:rsid w:val="00026EBD"/>
    <w:rsid w:val="00031285"/>
    <w:rsid w:val="00040B1C"/>
    <w:rsid w:val="00052041"/>
    <w:rsid w:val="00057FFB"/>
    <w:rsid w:val="00060D18"/>
    <w:rsid w:val="0006418D"/>
    <w:rsid w:val="000724CA"/>
    <w:rsid w:val="00075B3B"/>
    <w:rsid w:val="00090487"/>
    <w:rsid w:val="000B4041"/>
    <w:rsid w:val="000B4F6F"/>
    <w:rsid w:val="000C4B58"/>
    <w:rsid w:val="000D4F6C"/>
    <w:rsid w:val="000F65A1"/>
    <w:rsid w:val="00103E93"/>
    <w:rsid w:val="001101A0"/>
    <w:rsid w:val="00136C77"/>
    <w:rsid w:val="00146067"/>
    <w:rsid w:val="00150A53"/>
    <w:rsid w:val="00194181"/>
    <w:rsid w:val="00195C1F"/>
    <w:rsid w:val="001D1A3B"/>
    <w:rsid w:val="001D350A"/>
    <w:rsid w:val="001F0B9B"/>
    <w:rsid w:val="002021EF"/>
    <w:rsid w:val="00206D6C"/>
    <w:rsid w:val="0021196B"/>
    <w:rsid w:val="00217EE8"/>
    <w:rsid w:val="0022035D"/>
    <w:rsid w:val="00235BF7"/>
    <w:rsid w:val="00245452"/>
    <w:rsid w:val="0025158C"/>
    <w:rsid w:val="00274917"/>
    <w:rsid w:val="00283647"/>
    <w:rsid w:val="0028392F"/>
    <w:rsid w:val="002A1158"/>
    <w:rsid w:val="002A6EC2"/>
    <w:rsid w:val="002C1700"/>
    <w:rsid w:val="002D301E"/>
    <w:rsid w:val="002F3BD3"/>
    <w:rsid w:val="002F58A5"/>
    <w:rsid w:val="003000E6"/>
    <w:rsid w:val="00305CD1"/>
    <w:rsid w:val="00306013"/>
    <w:rsid w:val="0032182E"/>
    <w:rsid w:val="00351640"/>
    <w:rsid w:val="00357B51"/>
    <w:rsid w:val="00363C96"/>
    <w:rsid w:val="00363F3E"/>
    <w:rsid w:val="0036611D"/>
    <w:rsid w:val="00371EB2"/>
    <w:rsid w:val="003832E5"/>
    <w:rsid w:val="00383BA6"/>
    <w:rsid w:val="003B53C5"/>
    <w:rsid w:val="003B59F9"/>
    <w:rsid w:val="003C06A3"/>
    <w:rsid w:val="003C2153"/>
    <w:rsid w:val="003C3033"/>
    <w:rsid w:val="003D7BDE"/>
    <w:rsid w:val="003E4F85"/>
    <w:rsid w:val="003F3631"/>
    <w:rsid w:val="00402CAC"/>
    <w:rsid w:val="00404549"/>
    <w:rsid w:val="00406F1C"/>
    <w:rsid w:val="00415CB0"/>
    <w:rsid w:val="00434D3A"/>
    <w:rsid w:val="00440E77"/>
    <w:rsid w:val="004551E6"/>
    <w:rsid w:val="004752C9"/>
    <w:rsid w:val="0048371F"/>
    <w:rsid w:val="0049141A"/>
    <w:rsid w:val="004B21EA"/>
    <w:rsid w:val="004C02BF"/>
    <w:rsid w:val="004C559E"/>
    <w:rsid w:val="004D6ACF"/>
    <w:rsid w:val="004E234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0CF5"/>
    <w:rsid w:val="005A14EB"/>
    <w:rsid w:val="005A75E5"/>
    <w:rsid w:val="005B19EA"/>
    <w:rsid w:val="005B20FB"/>
    <w:rsid w:val="005B394D"/>
    <w:rsid w:val="005B6BA6"/>
    <w:rsid w:val="005C2BA8"/>
    <w:rsid w:val="006062A0"/>
    <w:rsid w:val="00610759"/>
    <w:rsid w:val="00620AB0"/>
    <w:rsid w:val="0062526C"/>
    <w:rsid w:val="00635307"/>
    <w:rsid w:val="00636A52"/>
    <w:rsid w:val="00643F60"/>
    <w:rsid w:val="00664D9E"/>
    <w:rsid w:val="00664F43"/>
    <w:rsid w:val="00685B67"/>
    <w:rsid w:val="006A6D23"/>
    <w:rsid w:val="006A7D92"/>
    <w:rsid w:val="006B6382"/>
    <w:rsid w:val="006C0B9D"/>
    <w:rsid w:val="006C3ECB"/>
    <w:rsid w:val="006E04F3"/>
    <w:rsid w:val="006F4600"/>
    <w:rsid w:val="00756F2B"/>
    <w:rsid w:val="00774F12"/>
    <w:rsid w:val="007846DC"/>
    <w:rsid w:val="007900DD"/>
    <w:rsid w:val="007A6C68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52D0"/>
    <w:rsid w:val="008500D7"/>
    <w:rsid w:val="00874433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900F65"/>
    <w:rsid w:val="00902465"/>
    <w:rsid w:val="00933205"/>
    <w:rsid w:val="00956C42"/>
    <w:rsid w:val="009579D6"/>
    <w:rsid w:val="0096797F"/>
    <w:rsid w:val="00984B17"/>
    <w:rsid w:val="00985605"/>
    <w:rsid w:val="009A0B1B"/>
    <w:rsid w:val="009A62A9"/>
    <w:rsid w:val="009A6AC5"/>
    <w:rsid w:val="009B4AF8"/>
    <w:rsid w:val="009B5AAB"/>
    <w:rsid w:val="009F6370"/>
    <w:rsid w:val="009F7F01"/>
    <w:rsid w:val="00A01020"/>
    <w:rsid w:val="00A050E3"/>
    <w:rsid w:val="00A249AA"/>
    <w:rsid w:val="00A25638"/>
    <w:rsid w:val="00A651BF"/>
    <w:rsid w:val="00A80DC9"/>
    <w:rsid w:val="00A864D0"/>
    <w:rsid w:val="00A9124F"/>
    <w:rsid w:val="00A94163"/>
    <w:rsid w:val="00AB6ABD"/>
    <w:rsid w:val="00AE3BF6"/>
    <w:rsid w:val="00B04A3D"/>
    <w:rsid w:val="00B167A1"/>
    <w:rsid w:val="00B246E6"/>
    <w:rsid w:val="00B30CCA"/>
    <w:rsid w:val="00B36E13"/>
    <w:rsid w:val="00B37BEB"/>
    <w:rsid w:val="00B57307"/>
    <w:rsid w:val="00B72FA3"/>
    <w:rsid w:val="00B85C78"/>
    <w:rsid w:val="00B87C48"/>
    <w:rsid w:val="00B9126E"/>
    <w:rsid w:val="00B9763C"/>
    <w:rsid w:val="00BA71A8"/>
    <w:rsid w:val="00BC4B17"/>
    <w:rsid w:val="00BE3CCA"/>
    <w:rsid w:val="00C02D67"/>
    <w:rsid w:val="00C13BE5"/>
    <w:rsid w:val="00C45104"/>
    <w:rsid w:val="00C56538"/>
    <w:rsid w:val="00C75D46"/>
    <w:rsid w:val="00C769E5"/>
    <w:rsid w:val="00C933EC"/>
    <w:rsid w:val="00CB3248"/>
    <w:rsid w:val="00CC1FBB"/>
    <w:rsid w:val="00CC3F2C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05066"/>
    <w:rsid w:val="00D152DE"/>
    <w:rsid w:val="00D26A0B"/>
    <w:rsid w:val="00D313B8"/>
    <w:rsid w:val="00D32D17"/>
    <w:rsid w:val="00D34C43"/>
    <w:rsid w:val="00D5793F"/>
    <w:rsid w:val="00D608D1"/>
    <w:rsid w:val="00D60FDE"/>
    <w:rsid w:val="00D6468C"/>
    <w:rsid w:val="00DB7EB2"/>
    <w:rsid w:val="00DD042E"/>
    <w:rsid w:val="00DD4A16"/>
    <w:rsid w:val="00DE265B"/>
    <w:rsid w:val="00E01E27"/>
    <w:rsid w:val="00E17203"/>
    <w:rsid w:val="00E222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5F53"/>
    <w:rsid w:val="00EE5B34"/>
    <w:rsid w:val="00EF2182"/>
    <w:rsid w:val="00EF63CC"/>
    <w:rsid w:val="00F03305"/>
    <w:rsid w:val="00F2280D"/>
    <w:rsid w:val="00F25898"/>
    <w:rsid w:val="00F472D2"/>
    <w:rsid w:val="00F53D08"/>
    <w:rsid w:val="00F657CC"/>
    <w:rsid w:val="00F66A05"/>
    <w:rsid w:val="00F67767"/>
    <w:rsid w:val="00F82E4B"/>
    <w:rsid w:val="00F91B1A"/>
    <w:rsid w:val="00FB2515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EBDEF"/>
  <w15:chartTrackingRefBased/>
  <w15:docId w15:val="{F9D1E4D0-7AA8-4DB1-95D2-05F14F2D4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Unresolved Mention"/>
    <w:basedOn w:val="a0"/>
    <w:uiPriority w:val="99"/>
    <w:semiHidden/>
    <w:unhideWhenUsed/>
    <w:rsid w:val="00C5653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yperlink" Target="http://www.dawliatraining.com" TargetMode="Externa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hyperlink" Target="http://www.dawliatraining.com" TargetMode="Externa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hyperlink" Target="http://www.dawliatraining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dawliatraining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://www.dawliatraining.com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hyperlink" Target="http://www.dawliatraining.com" TargetMode="External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4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1;&#1608;&#1585;&#1575;&#1602;%20&#1593;&#1605;&#1604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أوراق عمل</Template>
  <TotalTime>6</TotalTime>
  <Pages>7</Pages>
  <Words>95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DELL</cp:lastModifiedBy>
  <cp:revision>4</cp:revision>
  <cp:lastPrinted>2022-03-26T18:07:00Z</cp:lastPrinted>
  <dcterms:created xsi:type="dcterms:W3CDTF">2025-04-18T07:14:00Z</dcterms:created>
  <dcterms:modified xsi:type="dcterms:W3CDTF">2025-05-18T06:27:00Z</dcterms:modified>
</cp:coreProperties>
</file>